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B3C2E" w14:textId="0F077A88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A12877">
        <w:rPr>
          <w:rFonts w:hint="eastAsia"/>
          <w:b/>
          <w:noProof/>
          <w:sz w:val="24"/>
          <w:lang w:eastAsia="zh-CN"/>
        </w:rPr>
        <w:t>4</w:t>
      </w:r>
      <w:r w:rsidR="00CF69A2">
        <w:rPr>
          <w:b/>
          <w:noProof/>
          <w:sz w:val="24"/>
          <w:lang w:eastAsia="zh-CN"/>
        </w:rPr>
        <w:t>499</w:t>
      </w:r>
    </w:p>
    <w:p w14:paraId="54F236AC" w14:textId="2CF47079" w:rsidR="00960346" w:rsidRDefault="000529E4" w:rsidP="00960346">
      <w:pPr>
        <w:pStyle w:val="CRCoverPage"/>
        <w:outlineLvl w:val="0"/>
        <w:rPr>
          <w:b/>
          <w:noProof/>
          <w:sz w:val="24"/>
        </w:rPr>
      </w:pPr>
      <w:r w:rsidRPr="00C54835">
        <w:rPr>
          <w:b/>
          <w:noProof/>
          <w:sz w:val="24"/>
          <w:lang w:eastAsia="zh-CN"/>
        </w:rPr>
        <w:t>Maastricht, NL</w:t>
      </w:r>
      <w:r w:rsidRPr="00325BE8">
        <w:rPr>
          <w:b/>
          <w:noProof/>
          <w:sz w:val="24"/>
          <w:lang w:eastAsia="zh-CN"/>
        </w:rPr>
        <w:t>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325BE8">
        <w:rPr>
          <w:b/>
          <w:noProof/>
          <w:sz w:val="24"/>
          <w:lang w:eastAsia="zh-CN"/>
        </w:rPr>
        <w:t xml:space="preserve"> </w:t>
      </w:r>
      <w:r w:rsidRPr="002804B8">
        <w:rPr>
          <w:b/>
          <w:noProof/>
          <w:sz w:val="24"/>
          <w:lang w:eastAsia="zh-CN"/>
        </w:rPr>
        <w:t>August</w:t>
      </w:r>
      <w:r w:rsidRPr="00325BE8">
        <w:rPr>
          <w:b/>
          <w:noProof/>
          <w:sz w:val="24"/>
          <w:lang w:eastAsia="zh-CN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4</w:t>
      </w:r>
      <w:r w:rsidRPr="000529E4">
        <w:rPr>
          <w:b/>
          <w:noProof/>
          <w:sz w:val="24"/>
        </w:rPr>
        <w:t xml:space="preserve"> 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5E593FAE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7118CC7C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152F926E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8E30B3">
        <w:rPr>
          <w:rFonts w:eastAsiaTheme="minorEastAsia" w:hint="eastAsia"/>
          <w:lang w:eastAsia="zh-CN"/>
        </w:rPr>
        <w:t xml:space="preserve">potential </w:t>
      </w:r>
      <w:r w:rsidR="0045615C">
        <w:rPr>
          <w:rFonts w:eastAsiaTheme="minorEastAsia" w:hint="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0C93D5CA" w14:textId="7E2FE50D" w:rsidR="000B6B99" w:rsidRDefault="000B6B99" w:rsidP="000B6B99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="00D60C09">
        <w:t xml:space="preserve"> on </w:t>
      </w:r>
      <w:r>
        <w:t>UDR service</w:t>
      </w:r>
      <w:r w:rsidR="004C2A0D">
        <w:t>s</w:t>
      </w:r>
      <w:r>
        <w:t xml:space="preserve"> </w:t>
      </w:r>
      <w:r w:rsidR="00D60C09">
        <w:t>to support 5G ProSe in NPN</w:t>
      </w:r>
      <w:r>
        <w:t>.</w:t>
      </w:r>
    </w:p>
    <w:p w14:paraId="1E7D512B" w14:textId="77777777" w:rsidR="000B6B99" w:rsidRDefault="000B6B99" w:rsidP="000B6B99">
      <w:pPr>
        <w:pStyle w:val="B1"/>
      </w:pPr>
      <w:r>
        <w:t>-</w:t>
      </w:r>
      <w:r>
        <w:tab/>
        <w:t>Update the 5G DDNMF service to support 5G ProSe in NPN.</w:t>
      </w:r>
    </w:p>
    <w:p w14:paraId="5D1141AD" w14:textId="7EFC21E3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D60C09">
        <w:t>P</w:t>
      </w:r>
      <w:r w:rsidR="00D60C09">
        <w:rPr>
          <w:rFonts w:eastAsiaTheme="minorEastAsia" w:hint="eastAsia"/>
        </w:rPr>
        <w:t xml:space="preserve">otential </w:t>
      </w:r>
      <w:r w:rsidR="00D60C09" w:rsidRPr="00662EA5">
        <w:rPr>
          <w:rFonts w:eastAsiaTheme="minorEastAsia" w:hint="eastAsia"/>
        </w:rPr>
        <w:t>update</w:t>
      </w:r>
      <w:r w:rsidR="00D60C09">
        <w:rPr>
          <w:rFonts w:eastAsiaTheme="minorEastAsia"/>
        </w:rPr>
        <w:t xml:space="preserve"> on</w:t>
      </w:r>
      <w:r>
        <w:t xml:space="preserve"> UDM services to support 5G ProSe in NPN.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0B0FB5F2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CC43EE">
        <w:rPr>
          <w:lang w:eastAsia="zh-CN"/>
        </w:rPr>
        <w:t>ProSe in NPN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CC43EE">
        <w:rPr>
          <w:rFonts w:eastAsiaTheme="minorEastAsia"/>
          <w:lang w:eastAsia="zh-CN"/>
        </w:rPr>
        <w:t xml:space="preserve"> </w:t>
      </w:r>
      <w:r w:rsidR="00A2405D">
        <w:rPr>
          <w:rFonts w:eastAsiaTheme="minorEastAsia" w:hint="eastAsia"/>
          <w:lang w:eastAsia="zh-CN"/>
        </w:rPr>
        <w:t>configuration to support 5G ProSe in NPN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2" w:name="OLE_LINK1"/>
            <w:bookmarkStart w:id="3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2"/>
            <w:bookmarkEnd w:id="3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68B389AF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E058CD">
              <w:rPr>
                <w:lang w:eastAsia="zh-CN"/>
              </w:rPr>
              <w:t>December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421C3DD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6BA91FA7" w:rsidR="005B18B2" w:rsidRPr="00662EA5" w:rsidRDefault="005B18B2" w:rsidP="005C0CDD">
            <w:r>
              <w:t>TS 29.503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CDDBCB8" w:rsidR="005B18B2" w:rsidRDefault="002A5DC2" w:rsidP="002A5DC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</w:t>
            </w:r>
            <w:r w:rsidR="005B18B2">
              <w:rPr>
                <w:rFonts w:eastAsiaTheme="minorEastAsia"/>
              </w:rPr>
              <w:t>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2B77C7A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E4B9A2D" w14:textId="4FDB8BBC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57EAB137" w:rsidR="005B18B2" w:rsidRPr="00662EA5" w:rsidRDefault="005B18B2" w:rsidP="005C0CDD">
            <w:r>
              <w:t>CT4</w:t>
            </w:r>
          </w:p>
        </w:tc>
      </w:tr>
      <w:tr w:rsidR="002A5DC2" w:rsidRPr="00662EA5" w14:paraId="64ED3F06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24D" w14:textId="3F0AD01E" w:rsidR="002A5DC2" w:rsidRPr="00662EA5" w:rsidRDefault="002A5DC2" w:rsidP="00F25A71">
            <w:r>
              <w:t>TS 29.504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47C9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AC42" w14:textId="78DA9E3A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2502956" w14:textId="0E1806BA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750D" w14:textId="77777777" w:rsidR="002A5DC2" w:rsidRPr="00662EA5" w:rsidRDefault="002A5DC2" w:rsidP="00F25A71">
            <w:r>
              <w:t>CT4</w:t>
            </w:r>
          </w:p>
        </w:tc>
      </w:tr>
      <w:tr w:rsidR="002A5DC2" w:rsidRPr="00662EA5" w14:paraId="1F674DA0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B812" w14:textId="2DED80DB" w:rsidR="002A5DC2" w:rsidRPr="00662EA5" w:rsidRDefault="002A5DC2" w:rsidP="00F25A71">
            <w:r>
              <w:t>TS 29.505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425" w14:textId="77777777" w:rsidR="002A5DC2" w:rsidRDefault="002A5DC2" w:rsidP="00F25A71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Potential 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26" w14:textId="07575A8C" w:rsidR="002A5DC2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74653B8B" w14:textId="5FF794F8" w:rsidR="002A5DC2" w:rsidRPr="00662EA5" w:rsidRDefault="002A5DC2" w:rsidP="00F25A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95B" w14:textId="77777777" w:rsidR="002A5DC2" w:rsidRPr="00662EA5" w:rsidRDefault="002A5DC2" w:rsidP="00F25A71">
            <w:r>
              <w:t>CT4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796C271A" w:rsidR="005B18B2" w:rsidRDefault="005B18B2" w:rsidP="005C0CDD">
            <w:r>
              <w:t>TS 29.555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45250EC6" w:rsidR="005B18B2" w:rsidRDefault="005B18B2" w:rsidP="0051549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Update to support 5G ProSe in NPN.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54DB66D5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6232D5F1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36063BA" w:rsidR="000B6B99" w:rsidRPr="00662EA5" w:rsidRDefault="000B6B99" w:rsidP="00FC21D5">
            <w:pPr>
              <w:spacing w:after="0"/>
            </w:pPr>
            <w:bookmarkStart w:id="4" w:name="OLE_LINK6"/>
            <w:bookmarkStart w:id="5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4"/>
            <w:bookmarkEnd w:id="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79827C2" w:rsidR="000B6B99" w:rsidRPr="00662EA5" w:rsidRDefault="000B6B99" w:rsidP="000B6B99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>pdate to support</w:t>
            </w:r>
            <w:r>
              <w:t xml:space="preserve"> </w:t>
            </w:r>
            <w:r>
              <w:rPr>
                <w:rFonts w:eastAsiaTheme="minorEastAsia"/>
              </w:rPr>
              <w:t>5G ProSe in NPN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5CDE5B0D" w:rsidR="000B6B99" w:rsidRDefault="000B6B99" w:rsidP="00FC21D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1492F2E0" w14:textId="1A6C768A" w:rsidR="000B6B99" w:rsidRPr="00662EA5" w:rsidRDefault="002A5DC2" w:rsidP="00FC21D5">
            <w:pPr>
              <w:spacing w:after="0"/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0B6B99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77777777" w:rsidR="000B6B99" w:rsidRPr="00662EA5" w:rsidRDefault="000B6B99" w:rsidP="00FC21D5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  <w:bookmarkStart w:id="6" w:name="_GoBack"/>
            <w:bookmarkEnd w:id="6"/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4EABE410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3AF7A" w14:textId="77777777" w:rsidR="00187597" w:rsidRDefault="00187597">
      <w:r>
        <w:separator/>
      </w:r>
    </w:p>
  </w:endnote>
  <w:endnote w:type="continuationSeparator" w:id="0">
    <w:p w14:paraId="3DE31A36" w14:textId="77777777" w:rsidR="00187597" w:rsidRDefault="0018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E7FBA" w14:textId="77777777" w:rsidR="00187597" w:rsidRDefault="00187597">
      <w:r>
        <w:separator/>
      </w:r>
    </w:p>
  </w:footnote>
  <w:footnote w:type="continuationSeparator" w:id="0">
    <w:p w14:paraId="3F783DCF" w14:textId="77777777" w:rsidR="00187597" w:rsidRDefault="00187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57A19-CAB7-4156-8DE4-E80D7832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lmx</cp:lastModifiedBy>
  <cp:revision>4</cp:revision>
  <cp:lastPrinted>2000-02-29T10:31:00Z</cp:lastPrinted>
  <dcterms:created xsi:type="dcterms:W3CDTF">2024-08-22T09:16:00Z</dcterms:created>
  <dcterms:modified xsi:type="dcterms:W3CDTF">2024-08-22T09:16:00Z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